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276C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276C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76C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B9E45-E896-446C-A0DF-EB1B0F25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2018-12-03T04:32:00Z</dcterms:modified>
</cp:coreProperties>
</file>